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8F571F" w:rsidRDefault="008F57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1104"/>
        <w:gridCol w:w="990"/>
        <w:gridCol w:w="1167"/>
        <w:gridCol w:w="1275"/>
      </w:tblGrid>
      <w:tr w:rsidR="008F571F" w:rsidRPr="007F38FF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7F38FF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7F38FF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7F38FF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Источники получения средств, за счет которых совершена сделка </w:t>
            </w:r>
          </w:p>
        </w:tc>
      </w:tr>
      <w:tr w:rsidR="008F571F" w:rsidRPr="007F38FF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марка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предмет сделки </w:t>
            </w:r>
            <w:hyperlink r:id="rId7" w:history="1">
              <w:r w:rsidRPr="007F38FF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источники получения средств </w:t>
            </w:r>
            <w:hyperlink r:id="rId8" w:history="1">
              <w:r w:rsidRPr="007F38FF">
                <w:rPr>
                  <w:color w:val="0000FF"/>
                </w:rPr>
                <w:t xml:space="preserve">&lt;5&gt; </w:t>
              </w:r>
            </w:hyperlink>
          </w:p>
        </w:tc>
      </w:tr>
      <w:tr w:rsidR="008F571F" w:rsidRPr="007F38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7F38FF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13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F38FF">
              <w:t xml:space="preserve">15 </w:t>
            </w:r>
          </w:p>
        </w:tc>
      </w:tr>
      <w:tr w:rsidR="008F571F" w:rsidRPr="007F38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Полещук Людмила Ивановна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по учету и отчетности местного бюджета финансового управления администрации г.Боготола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559</w:t>
            </w:r>
            <w:r>
              <w:rPr>
                <w:rFonts w:ascii="Calibri" w:hAnsi="Calibri" w:cs="Calibri"/>
                <w:sz w:val="18"/>
                <w:szCs w:val="18"/>
              </w:rPr>
              <w:t>049</w:t>
            </w:r>
            <w:r w:rsidRPr="00F04311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287DF9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З-х комнатная квартира, 2/3 доли</w:t>
            </w:r>
          </w:p>
          <w:p w:rsidR="008F571F" w:rsidRPr="00F04311" w:rsidRDefault="008F571F" w:rsidP="00287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70,0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F04311">
            <w:pPr>
              <w:pStyle w:val="ConsPlusNonformat"/>
              <w:widowControl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F04311">
            <w:pPr>
              <w:pStyle w:val="ConsPlusNonformat"/>
              <w:widowControl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Дом</w:t>
            </w:r>
          </w:p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42,4</w:t>
            </w:r>
          </w:p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нет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нет</w:t>
            </w:r>
          </w:p>
        </w:tc>
      </w:tr>
      <w:tr w:rsidR="008F571F" w:rsidRPr="007F38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7F38FF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386</w:t>
            </w:r>
            <w:r>
              <w:rPr>
                <w:rFonts w:ascii="Calibri" w:hAnsi="Calibri" w:cs="Calibri"/>
                <w:sz w:val="18"/>
                <w:szCs w:val="18"/>
              </w:rPr>
              <w:t>852</w:t>
            </w:r>
            <w:r w:rsidRPr="00F04311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З-х комнатная квартира, 1/3 доли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Дом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70,0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F04311">
            <w:pPr>
              <w:pStyle w:val="ConsPlusNonformat"/>
              <w:widowControl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42,4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F04311">
            <w:pPr>
              <w:pStyle w:val="ConsPlusNonformat"/>
              <w:widowControl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  <w:p w:rsidR="008F571F" w:rsidRPr="00F04311" w:rsidRDefault="008F571F" w:rsidP="005D6EB6">
            <w:pPr>
              <w:pStyle w:val="ConsPlusNonformat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F04311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 xml:space="preserve">Автомобиль легковой </w:t>
            </w:r>
          </w:p>
          <w:p w:rsidR="008F571F" w:rsidRPr="00F04311" w:rsidRDefault="008F571F" w:rsidP="00F0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 xml:space="preserve">Автомобиль грузовой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Default="008F571F" w:rsidP="00F04311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 xml:space="preserve">KIA </w:t>
            </w:r>
            <w:r w:rsidRPr="00F04311">
              <w:rPr>
                <w:rFonts w:ascii="Calibri" w:hAnsi="Calibri" w:cs="Calibri"/>
                <w:sz w:val="18"/>
                <w:szCs w:val="18"/>
                <w:lang w:val="en-US"/>
              </w:rPr>
              <w:t>RIO</w:t>
            </w:r>
          </w:p>
          <w:p w:rsidR="008F571F" w:rsidRPr="00F04311" w:rsidRDefault="008F571F" w:rsidP="00F04311">
            <w:pPr>
              <w:pStyle w:val="ConsPlusCell"/>
              <w:widowControl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F571F" w:rsidRPr="00F04311" w:rsidRDefault="008F571F" w:rsidP="00F04311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F04311">
              <w:rPr>
                <w:rFonts w:ascii="Calibri" w:hAnsi="Calibri" w:cs="Calibri"/>
                <w:sz w:val="18"/>
                <w:szCs w:val="18"/>
              </w:rPr>
              <w:t>УАЗ-23602</w:t>
            </w:r>
          </w:p>
          <w:p w:rsidR="008F571F" w:rsidRPr="00F04311" w:rsidRDefault="008F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71F" w:rsidRPr="00F04311" w:rsidRDefault="008F571F" w:rsidP="005D6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04311">
              <w:rPr>
                <w:sz w:val="18"/>
                <w:szCs w:val="18"/>
              </w:rPr>
              <w:t>нет</w:t>
            </w:r>
          </w:p>
        </w:tc>
      </w:tr>
    </w:tbl>
    <w:p w:rsidR="008F571F" w:rsidRDefault="008F571F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8F571F" w:rsidRDefault="008F571F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8F571F" w:rsidRDefault="008F571F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8F571F" w:rsidRDefault="008F571F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8F571F" w:rsidRDefault="008F571F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8F571F" w:rsidRDefault="008F571F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8F571F" w:rsidRDefault="008F571F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8F571F" w:rsidRDefault="008F571F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8F571F" w:rsidRDefault="008F571F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8F571F" w:rsidRDefault="008F571F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8F571F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1338FF"/>
    <w:rsid w:val="00201CD9"/>
    <w:rsid w:val="00287DF9"/>
    <w:rsid w:val="004C79D4"/>
    <w:rsid w:val="005802FC"/>
    <w:rsid w:val="005D6EB6"/>
    <w:rsid w:val="007E2F73"/>
    <w:rsid w:val="007F38FF"/>
    <w:rsid w:val="00823CCD"/>
    <w:rsid w:val="0089470B"/>
    <w:rsid w:val="008F571F"/>
    <w:rsid w:val="00943B82"/>
    <w:rsid w:val="00A353F8"/>
    <w:rsid w:val="00A71EE9"/>
    <w:rsid w:val="00B621CF"/>
    <w:rsid w:val="00D92967"/>
    <w:rsid w:val="00F04311"/>
    <w:rsid w:val="00FE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7DF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431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622</Words>
  <Characters>3552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polech</cp:lastModifiedBy>
  <cp:revision>5</cp:revision>
  <dcterms:created xsi:type="dcterms:W3CDTF">2015-04-28T12:40:00Z</dcterms:created>
  <dcterms:modified xsi:type="dcterms:W3CDTF">2015-04-29T03:24:00Z</dcterms:modified>
</cp:coreProperties>
</file>